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69652A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69652A" w:rsidRPr="008B289F" w:rsidRDefault="006965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69652A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69652A" w:rsidRPr="008B289F" w:rsidRDefault="0069652A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9652A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69652A" w:rsidRPr="008B289F" w:rsidRDefault="006965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69652A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9652A" w:rsidRPr="008B289F" w:rsidTr="006D73CF">
        <w:trPr>
          <w:jc w:val="center"/>
        </w:trPr>
        <w:tc>
          <w:tcPr>
            <w:tcW w:w="1975" w:type="dxa"/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9652A" w:rsidRPr="008B289F" w:rsidTr="006D73CF">
        <w:trPr>
          <w:jc w:val="center"/>
        </w:trPr>
        <w:tc>
          <w:tcPr>
            <w:tcW w:w="1975" w:type="dxa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69652A" w:rsidRPr="008B289F" w:rsidRDefault="006965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69652A" w:rsidRPr="008B289F" w:rsidRDefault="0069652A" w:rsidP="00367816">
      <w:pPr>
        <w:pStyle w:val="Heading1"/>
      </w:pPr>
    </w:p>
    <w:p w:rsidR="0069652A" w:rsidRPr="008B289F" w:rsidRDefault="0069652A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7D1EA9">
          <w:rPr>
            <w:b w:val="0"/>
          </w:rPr>
          <w:t xml:space="preserve"> 60-58/20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072"/>
        <w:gridCol w:w="1782"/>
      </w:tblGrid>
      <w:tr w:rsidR="0069652A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69652A" w:rsidRPr="008B289F" w:rsidRDefault="0069652A" w:rsidP="00C41459">
            <w:pPr>
              <w:jc w:val="center"/>
            </w:pPr>
            <w:r>
              <w:t>Крановщик-оператор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9652A" w:rsidRPr="008B289F" w:rsidRDefault="0069652A" w:rsidP="00C41459">
            <w:pPr>
              <w:jc w:val="center"/>
            </w:pPr>
            <w:r>
              <w:t>Отсутствует</w:t>
            </w:r>
          </w:p>
        </w:tc>
      </w:tr>
      <w:tr w:rsidR="0069652A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69652A" w:rsidRPr="008B289F" w:rsidRDefault="0069652A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9652A" w:rsidRPr="008B289F" w:rsidRDefault="0069652A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69652A" w:rsidRPr="008B289F" w:rsidRDefault="0069652A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7D1EA9">
          <w:rPr>
            <w:rStyle w:val="a3"/>
          </w:rPr>
          <w:t xml:space="preserve"> Участок отгрузки</w:t>
        </w:r>
      </w:fldSimple>
      <w:r w:rsidRPr="008B289F">
        <w:rPr>
          <w:rStyle w:val="a3"/>
        </w:rPr>
        <w:t> </w:t>
      </w:r>
    </w:p>
    <w:p w:rsidR="0069652A" w:rsidRPr="008B289F" w:rsidRDefault="0069652A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7D1EA9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69652A" w:rsidRPr="008B289F" w:rsidRDefault="0069652A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7D1EA9">
          <w:rPr>
            <w:u w:val="single"/>
          </w:rPr>
          <w:t xml:space="preserve">   Отсутствует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9652A" w:rsidRPr="008B289F" w:rsidRDefault="0069652A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69652A" w:rsidRPr="008B289F" w:rsidTr="002F743F">
        <w:tc>
          <w:tcPr>
            <w:tcW w:w="5070" w:type="dxa"/>
          </w:tcPr>
          <w:p w:rsidR="0069652A" w:rsidRPr="008B289F" w:rsidRDefault="0069652A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69652A" w:rsidRPr="008B289F" w:rsidRDefault="0069652A" w:rsidP="002F743F">
            <w:pPr>
              <w:jc w:val="center"/>
            </w:pPr>
            <w:r>
              <w:t>1</w:t>
            </w:r>
          </w:p>
        </w:tc>
      </w:tr>
      <w:tr w:rsidR="0069652A" w:rsidRPr="008B289F" w:rsidTr="002F743F">
        <w:tc>
          <w:tcPr>
            <w:tcW w:w="5070" w:type="dxa"/>
          </w:tcPr>
          <w:p w:rsidR="0069652A" w:rsidRPr="008B289F" w:rsidRDefault="0069652A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69652A" w:rsidRPr="008B289F" w:rsidRDefault="0069652A" w:rsidP="002F743F">
            <w:pPr>
              <w:jc w:val="center"/>
            </w:pPr>
            <w:r>
              <w:t>-</w:t>
            </w:r>
          </w:p>
        </w:tc>
      </w:tr>
      <w:tr w:rsidR="0069652A" w:rsidRPr="008B289F" w:rsidTr="002F743F">
        <w:tc>
          <w:tcPr>
            <w:tcW w:w="7338" w:type="dxa"/>
            <w:gridSpan w:val="2"/>
          </w:tcPr>
          <w:p w:rsidR="0069652A" w:rsidRPr="008B289F" w:rsidRDefault="0069652A" w:rsidP="00776AA2">
            <w:bookmarkStart w:id="3" w:name="col_rm_table"/>
            <w:bookmarkEnd w:id="3"/>
            <w:r w:rsidRPr="008B289F">
              <w:t>из них:</w:t>
            </w:r>
          </w:p>
        </w:tc>
      </w:tr>
      <w:tr w:rsidR="0069652A" w:rsidRPr="008B289F" w:rsidTr="002F743F">
        <w:tc>
          <w:tcPr>
            <w:tcW w:w="5070" w:type="dxa"/>
          </w:tcPr>
          <w:p w:rsidR="0069652A" w:rsidRPr="008B289F" w:rsidRDefault="0069652A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69652A" w:rsidRPr="008B289F" w:rsidRDefault="0069652A" w:rsidP="002F743F">
            <w:pPr>
              <w:jc w:val="center"/>
            </w:pPr>
            <w:r>
              <w:t>1</w:t>
            </w:r>
          </w:p>
        </w:tc>
      </w:tr>
      <w:tr w:rsidR="0069652A" w:rsidRPr="008B289F" w:rsidTr="002F743F">
        <w:tc>
          <w:tcPr>
            <w:tcW w:w="5070" w:type="dxa"/>
          </w:tcPr>
          <w:p w:rsidR="0069652A" w:rsidRPr="008B289F" w:rsidRDefault="0069652A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9652A" w:rsidRPr="008B289F" w:rsidRDefault="0069652A" w:rsidP="002F743F">
            <w:pPr>
              <w:jc w:val="center"/>
            </w:pPr>
            <w:r>
              <w:t>0</w:t>
            </w:r>
          </w:p>
        </w:tc>
      </w:tr>
      <w:tr w:rsidR="0069652A" w:rsidRPr="008B289F" w:rsidTr="002F743F">
        <w:tc>
          <w:tcPr>
            <w:tcW w:w="5070" w:type="dxa"/>
          </w:tcPr>
          <w:p w:rsidR="0069652A" w:rsidRPr="008B289F" w:rsidRDefault="0069652A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9652A" w:rsidRPr="008B289F" w:rsidRDefault="0069652A" w:rsidP="002F743F">
            <w:pPr>
              <w:jc w:val="center"/>
            </w:pPr>
            <w:r>
              <w:t>0</w:t>
            </w:r>
          </w:p>
        </w:tc>
      </w:tr>
    </w:tbl>
    <w:p w:rsidR="0069652A" w:rsidRDefault="0069652A" w:rsidP="00776AA2">
      <w:pPr>
        <w:rPr>
          <w:b/>
        </w:rPr>
      </w:pPr>
    </w:p>
    <w:p w:rsidR="0069652A" w:rsidRPr="008B289F" w:rsidRDefault="0069652A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69652A" w:rsidRPr="008B289F" w:rsidTr="002F743F">
        <w:tc>
          <w:tcPr>
            <w:tcW w:w="6345" w:type="dxa"/>
          </w:tcPr>
          <w:p w:rsidR="0069652A" w:rsidRPr="008B289F" w:rsidRDefault="0069652A" w:rsidP="002F743F">
            <w:pPr>
              <w:jc w:val="center"/>
            </w:pPr>
            <w:r>
              <w:t>028-678-752 06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9652A" w:rsidRPr="008B289F" w:rsidRDefault="0069652A" w:rsidP="00AD14A4">
            <w:pPr>
              <w:rPr>
                <w:rStyle w:val="a0"/>
              </w:rPr>
            </w:pPr>
            <w:bookmarkStart w:id="4" w:name="snils_table"/>
            <w:bookmarkEnd w:id="4"/>
          </w:p>
        </w:tc>
      </w:tr>
      <w:tr w:rsidR="0069652A" w:rsidRPr="008B289F" w:rsidTr="002F743F">
        <w:tc>
          <w:tcPr>
            <w:tcW w:w="6345" w:type="dxa"/>
          </w:tcPr>
          <w:p w:rsidR="0069652A" w:rsidRDefault="0069652A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9652A" w:rsidRPr="008B289F" w:rsidRDefault="0069652A" w:rsidP="00AD14A4">
            <w:pPr>
              <w:rPr>
                <w:rStyle w:val="a0"/>
              </w:rPr>
            </w:pPr>
          </w:p>
        </w:tc>
      </w:tr>
      <w:tr w:rsidR="0069652A" w:rsidRPr="008B289F" w:rsidTr="002F743F">
        <w:tc>
          <w:tcPr>
            <w:tcW w:w="6345" w:type="dxa"/>
          </w:tcPr>
          <w:p w:rsidR="0069652A" w:rsidRDefault="0069652A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9652A" w:rsidRPr="008B289F" w:rsidRDefault="0069652A" w:rsidP="00AD14A4">
            <w:pPr>
              <w:rPr>
                <w:rStyle w:val="a0"/>
              </w:rPr>
            </w:pPr>
          </w:p>
        </w:tc>
      </w:tr>
      <w:tr w:rsidR="0069652A" w:rsidRPr="008B289F" w:rsidTr="002F743F">
        <w:tc>
          <w:tcPr>
            <w:tcW w:w="6345" w:type="dxa"/>
          </w:tcPr>
          <w:p w:rsidR="0069652A" w:rsidRDefault="0069652A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9652A" w:rsidRPr="008B289F" w:rsidRDefault="0069652A" w:rsidP="00AD14A4">
            <w:pPr>
              <w:rPr>
                <w:rStyle w:val="a0"/>
              </w:rPr>
            </w:pPr>
          </w:p>
        </w:tc>
      </w:tr>
      <w:tr w:rsidR="0069652A" w:rsidRPr="008B289F" w:rsidTr="002F743F">
        <w:tc>
          <w:tcPr>
            <w:tcW w:w="6345" w:type="dxa"/>
          </w:tcPr>
          <w:p w:rsidR="0069652A" w:rsidRDefault="0069652A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9652A" w:rsidRPr="008B289F" w:rsidRDefault="0069652A" w:rsidP="00AD14A4">
            <w:pPr>
              <w:rPr>
                <w:rStyle w:val="a0"/>
              </w:rPr>
            </w:pPr>
          </w:p>
        </w:tc>
      </w:tr>
    </w:tbl>
    <w:p w:rsidR="0069652A" w:rsidRDefault="0069652A" w:rsidP="006D73CF">
      <w:pPr>
        <w:jc w:val="both"/>
        <w:rPr>
          <w:b/>
        </w:rPr>
      </w:pPr>
    </w:p>
    <w:p w:rsidR="0069652A" w:rsidRPr="008B289F" w:rsidRDefault="0069652A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7D1EA9">
          <w:rPr>
            <w:rStyle w:val="a3"/>
            <w:u w:val="none"/>
          </w:rPr>
          <w:t xml:space="preserve"> </w:t>
        </w:r>
        <w:r w:rsidRPr="007D1EA9">
          <w:t xml:space="preserve">Кран козловой Q=20 т </w:t>
        </w:r>
      </w:fldSimple>
      <w:r w:rsidRPr="008B289F">
        <w:rPr>
          <w:rStyle w:val="a3"/>
        </w:rPr>
        <w:t> </w:t>
      </w:r>
    </w:p>
    <w:p w:rsidR="0069652A" w:rsidRPr="008B289F" w:rsidRDefault="0069652A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7D1EA9">
          <w:rPr>
            <w:rStyle w:val="a3"/>
          </w:rPr>
          <w:t xml:space="preserve"> Не </w:t>
        </w:r>
        <w:r w:rsidRPr="007D1EA9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69652A" w:rsidRDefault="0069652A" w:rsidP="00481C22">
      <w:pPr>
        <w:rPr>
          <w:b/>
        </w:rPr>
      </w:pPr>
    </w:p>
    <w:p w:rsidR="0069652A" w:rsidRPr="008B289F" w:rsidRDefault="0069652A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69652A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7657D5">
            <w:pPr>
              <w:pStyle w:val="a1"/>
            </w:pPr>
            <w:bookmarkStart w:id="5" w:name="s030_table"/>
            <w:bookmarkEnd w:id="5"/>
          </w:p>
        </w:tc>
        <w:tc>
          <w:tcPr>
            <w:tcW w:w="4252" w:type="dxa"/>
            <w:vAlign w:val="center"/>
          </w:tcPr>
          <w:p w:rsidR="0069652A" w:rsidRPr="008B289F" w:rsidRDefault="0069652A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9652A" w:rsidRPr="008B289F" w:rsidRDefault="0069652A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7657D5">
            <w:pPr>
              <w:pStyle w:val="a1"/>
            </w:pPr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6" w:name="s030_1"/>
            <w:bookmarkEnd w:id="6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7" w:name="s030_2"/>
            <w:bookmarkEnd w:id="7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8" w:name="s030_3"/>
            <w:bookmarkEnd w:id="8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9" w:name="s030_4"/>
            <w:bookmarkEnd w:id="9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0" w:name="s030_5"/>
            <w:bookmarkEnd w:id="10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1" w:name="s030_6"/>
            <w:bookmarkEnd w:id="11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2" w:name="s030_7"/>
            <w:bookmarkEnd w:id="12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3" w:name="s030_8"/>
            <w:bookmarkEnd w:id="13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4" w:name="s030_9"/>
            <w:bookmarkEnd w:id="14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5" w:name="s030_10"/>
            <w:bookmarkEnd w:id="15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6" w:name="s030_11"/>
            <w:bookmarkEnd w:id="16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7" w:name="s030_12"/>
            <w:bookmarkEnd w:id="17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8" w:name="s030_13"/>
            <w:bookmarkEnd w:id="18"/>
          </w:p>
        </w:tc>
      </w:tr>
      <w:tr w:rsidR="0069652A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9652A" w:rsidRPr="00695F12" w:rsidRDefault="0069652A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D26B44">
            <w:pPr>
              <w:pStyle w:val="a1"/>
            </w:pPr>
            <w:bookmarkStart w:id="19" w:name="s030_14"/>
            <w:bookmarkEnd w:id="19"/>
          </w:p>
        </w:tc>
      </w:tr>
      <w:tr w:rsidR="0069652A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9652A" w:rsidRPr="008B289F" w:rsidRDefault="0069652A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69652A" w:rsidRPr="008B289F" w:rsidRDefault="0069652A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69652A" w:rsidRPr="008B289F" w:rsidRDefault="0069652A" w:rsidP="00B140ED">
            <w:pPr>
              <w:pStyle w:val="a1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9652A" w:rsidRPr="008B289F" w:rsidRDefault="0069652A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9652A" w:rsidRPr="008B289F" w:rsidRDefault="0069652A" w:rsidP="00B140ED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9652A" w:rsidRPr="008B289F" w:rsidRDefault="0069652A" w:rsidP="00B140ED">
            <w:pPr>
              <w:pStyle w:val="a1"/>
            </w:pPr>
            <w:bookmarkStart w:id="21" w:name="s030_itog"/>
            <w:bookmarkEnd w:id="21"/>
          </w:p>
        </w:tc>
      </w:tr>
    </w:tbl>
    <w:p w:rsidR="0069652A" w:rsidRPr="008B289F" w:rsidRDefault="0069652A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69652A" w:rsidRDefault="0069652A" w:rsidP="00481C22">
      <w:pPr>
        <w:rPr>
          <w:b/>
        </w:rPr>
      </w:pPr>
    </w:p>
    <w:p w:rsidR="0069652A" w:rsidRPr="008B289F" w:rsidRDefault="0069652A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69652A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652A" w:rsidRPr="008B289F" w:rsidRDefault="0069652A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69652A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2" w:name="s040_1"/>
            <w:bookmarkEnd w:id="22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3" w:name="s040_2"/>
            <w:bookmarkEnd w:id="23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4" w:name="s040_3"/>
            <w:bookmarkEnd w:id="24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5" w:name="s040_4"/>
            <w:bookmarkEnd w:id="25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69652A" w:rsidRPr="008B289F" w:rsidRDefault="0069652A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69652A" w:rsidRPr="008B289F" w:rsidRDefault="0069652A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6" w:name="s040_5"/>
            <w:bookmarkEnd w:id="26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7" w:name="s040_6"/>
            <w:bookmarkEnd w:id="27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9652A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bookmarkStart w:id="28" w:name="s040_7"/>
            <w:bookmarkEnd w:id="28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52A" w:rsidRPr="008B289F" w:rsidRDefault="0069652A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18"/>
                  <w:szCs w:val="18"/>
                </w:rPr>
                <w:t>2011 г</w:t>
              </w:r>
            </w:smartTag>
            <w:r>
              <w:rPr>
                <w:sz w:val="18"/>
                <w:szCs w:val="18"/>
              </w:rPr>
              <w:t>. N 302н, прил.2, п. 1. (1 раз в год)</w:t>
            </w:r>
          </w:p>
        </w:tc>
      </w:tr>
    </w:tbl>
    <w:p w:rsidR="0069652A" w:rsidRDefault="0069652A" w:rsidP="007462E1">
      <w:pPr>
        <w:jc w:val="both"/>
        <w:rPr>
          <w:b/>
        </w:rPr>
      </w:pPr>
    </w:p>
    <w:p w:rsidR="0069652A" w:rsidRPr="008B289F" w:rsidRDefault="0069652A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69652A" w:rsidRDefault="0069652A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D8676A">
          <w:rPr>
            <w:i/>
            <w:u w:val="single"/>
          </w:rPr>
          <w:t>1. 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D8676A">
          <w:rPr>
            <w:i/>
            <w:u w:val="single"/>
          </w:rPr>
          <w:tab/>
          <w:t>   </w:t>
        </w:r>
        <w:r w:rsidRPr="00D8676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</w:p>
    <w:p w:rsidR="0069652A" w:rsidRPr="008B289F" w:rsidRDefault="0069652A" w:rsidP="005F695F">
      <w:pPr>
        <w:jc w:val="both"/>
      </w:pPr>
      <w:r w:rsidRPr="008B289F"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4626E4">
          <w:rPr>
            <w:u w:val="single"/>
          </w:rPr>
          <w:t>28.04.2020</w:t>
        </w:r>
      </w:fldSimple>
      <w:r w:rsidRPr="008B289F">
        <w:rPr>
          <w:u w:val="single"/>
        </w:rPr>
        <w:t xml:space="preserve">    </w:t>
      </w:r>
    </w:p>
    <w:p w:rsidR="0069652A" w:rsidRDefault="0069652A" w:rsidP="006D73CF">
      <w:pPr>
        <w:spacing w:before="120"/>
      </w:pPr>
    </w:p>
    <w:p w:rsidR="0069652A" w:rsidRPr="008B289F" w:rsidRDefault="0069652A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9652A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</w:tr>
      <w:tr w:rsidR="0069652A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bookmarkStart w:id="30" w:name="s070_1"/>
            <w:bookmarkEnd w:id="30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69652A" w:rsidRPr="008B289F" w:rsidRDefault="0069652A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9652A" w:rsidRPr="008B289F" w:rsidTr="007D1E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</w:tr>
      <w:tr w:rsidR="0069652A" w:rsidRPr="008B289F" w:rsidTr="007D1E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bookmarkStart w:id="32" w:name="s070_2"/>
            <w:bookmarkEnd w:id="32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Начальник ООТиПБ</w:t>
            </w: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Грабовский Д. П.</w:t>
            </w: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</w:tbl>
    <w:p w:rsidR="0069652A" w:rsidRPr="008B289F" w:rsidRDefault="0069652A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9652A" w:rsidRPr="005233F1" w:rsidTr="005233F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  <w:r w:rsidRPr="005233F1">
              <w:t>1962</w:t>
            </w:r>
          </w:p>
        </w:tc>
        <w:tc>
          <w:tcPr>
            <w:tcW w:w="283" w:type="dxa"/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  <w:r w:rsidRPr="005233F1">
              <w:t>Скребнёв Б. В.</w:t>
            </w:r>
          </w:p>
        </w:tc>
        <w:tc>
          <w:tcPr>
            <w:tcW w:w="283" w:type="dxa"/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69652A" w:rsidRPr="005233F1" w:rsidRDefault="0069652A" w:rsidP="002F743F">
            <w:pPr>
              <w:pStyle w:val="a1"/>
              <w:spacing w:before="120"/>
            </w:pPr>
          </w:p>
        </w:tc>
      </w:tr>
      <w:tr w:rsidR="0069652A" w:rsidRPr="005233F1" w:rsidTr="005233F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9652A" w:rsidRPr="005233F1" w:rsidRDefault="0069652A" w:rsidP="003C5C39">
            <w:pPr>
              <w:pStyle w:val="a1"/>
              <w:rPr>
                <w:b/>
                <w:vertAlign w:val="superscript"/>
              </w:rPr>
            </w:pPr>
            <w:r w:rsidRPr="005233F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9652A" w:rsidRPr="005233F1" w:rsidRDefault="0069652A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9652A" w:rsidRPr="005233F1" w:rsidRDefault="0069652A" w:rsidP="00EF07A3">
            <w:pPr>
              <w:pStyle w:val="a1"/>
              <w:rPr>
                <w:b/>
                <w:vertAlign w:val="superscript"/>
              </w:rPr>
            </w:pPr>
            <w:r w:rsidRPr="005233F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5233F1" w:rsidRDefault="0069652A" w:rsidP="003C5C39">
            <w:pPr>
              <w:pStyle w:val="a1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9652A" w:rsidRPr="005233F1" w:rsidRDefault="0069652A" w:rsidP="00EF07A3">
            <w:pPr>
              <w:pStyle w:val="a1"/>
              <w:rPr>
                <w:b/>
                <w:vertAlign w:val="superscript"/>
              </w:rPr>
            </w:pPr>
            <w:r w:rsidRPr="005233F1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9652A" w:rsidRPr="005233F1" w:rsidRDefault="0069652A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9652A" w:rsidRPr="005233F1" w:rsidRDefault="0069652A" w:rsidP="00EF07A3">
            <w:pPr>
              <w:pStyle w:val="a1"/>
              <w:rPr>
                <w:vertAlign w:val="superscript"/>
              </w:rPr>
            </w:pPr>
            <w:r w:rsidRPr="005233F1">
              <w:rPr>
                <w:vertAlign w:val="superscript"/>
              </w:rPr>
              <w:t>(дата)</w:t>
            </w:r>
          </w:p>
        </w:tc>
      </w:tr>
    </w:tbl>
    <w:p w:rsidR="0069652A" w:rsidRPr="008B289F" w:rsidRDefault="0069652A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69652A" w:rsidRPr="008B289F" w:rsidTr="007D1E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  <w:r>
              <w:t>Погребняк Виктория Алексеевна</w:t>
            </w:r>
          </w:p>
        </w:tc>
        <w:tc>
          <w:tcPr>
            <w:tcW w:w="283" w:type="dxa"/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9652A" w:rsidRPr="008B289F" w:rsidRDefault="0069652A" w:rsidP="006D73CF">
            <w:pPr>
              <w:pStyle w:val="a1"/>
              <w:spacing w:before="120"/>
            </w:pPr>
          </w:p>
        </w:tc>
      </w:tr>
      <w:tr w:rsidR="0069652A" w:rsidRPr="008B289F" w:rsidTr="007D1E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bookmarkStart w:id="35" w:name="s070_3"/>
            <w:bookmarkEnd w:id="35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9652A" w:rsidRPr="008B289F" w:rsidRDefault="0069652A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9652A" w:rsidRPr="008B289F" w:rsidRDefault="0069652A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9652A" w:rsidRPr="007D1EA9" w:rsidRDefault="0069652A" w:rsidP="00EF07A3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9652A" w:rsidRPr="007D1EA9" w:rsidRDefault="0069652A" w:rsidP="00EF07A3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9652A" w:rsidRPr="007D1EA9" w:rsidRDefault="0069652A" w:rsidP="00EF07A3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9652A" w:rsidRPr="007D1EA9" w:rsidRDefault="0069652A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9652A" w:rsidRPr="007D1EA9" w:rsidRDefault="0069652A" w:rsidP="004E51DC">
            <w:pPr>
              <w:pStyle w:val="a1"/>
            </w:pPr>
          </w:p>
        </w:tc>
      </w:tr>
      <w:tr w:rsidR="0069652A" w:rsidRPr="007D1EA9" w:rsidTr="007D1EA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9652A" w:rsidRPr="007D1EA9" w:rsidRDefault="0069652A" w:rsidP="00EF07A3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9652A" w:rsidRPr="007D1EA9" w:rsidRDefault="0069652A" w:rsidP="004E51DC">
            <w:pPr>
              <w:pStyle w:val="a1"/>
              <w:rPr>
                <w:vertAlign w:val="superscript"/>
              </w:rPr>
            </w:pPr>
            <w:r w:rsidRPr="007D1EA9">
              <w:rPr>
                <w:vertAlign w:val="superscript"/>
              </w:rPr>
              <w:t>(дата)</w:t>
            </w:r>
          </w:p>
        </w:tc>
      </w:tr>
    </w:tbl>
    <w:p w:rsidR="0069652A" w:rsidRPr="008B289F" w:rsidRDefault="0069652A" w:rsidP="005F695F"/>
    <w:sectPr w:rsidR="0069652A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52A" w:rsidRDefault="0069652A" w:rsidP="0076042D">
      <w:pPr>
        <w:pStyle w:val="a2"/>
      </w:pPr>
      <w:r>
        <w:separator/>
      </w:r>
    </w:p>
  </w:endnote>
  <w:endnote w:type="continuationSeparator" w:id="0">
    <w:p w:rsidR="0069652A" w:rsidRDefault="0069652A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52A" w:rsidRDefault="0069652A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69652A" w:rsidTr="002F743F">
      <w:tc>
        <w:tcPr>
          <w:tcW w:w="4428" w:type="dxa"/>
        </w:tcPr>
        <w:p w:rsidR="0069652A" w:rsidRPr="0095108A" w:rsidRDefault="0069652A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60-58/20</w:t>
          </w:r>
        </w:p>
      </w:tc>
      <w:tc>
        <w:tcPr>
          <w:tcW w:w="720" w:type="dxa"/>
        </w:tcPr>
        <w:p w:rsidR="0069652A" w:rsidRPr="0095108A" w:rsidRDefault="0069652A" w:rsidP="002F743F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69652A" w:rsidRPr="0095108A" w:rsidRDefault="0069652A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4626E4">
              <w:rPr>
                <w:rStyle w:val="PageNumber"/>
                <w:noProof/>
                <w:sz w:val="20"/>
              </w:rPr>
              <w:t>3</w:t>
            </w:r>
          </w:fldSimple>
        </w:p>
      </w:tc>
    </w:tr>
  </w:tbl>
  <w:p w:rsidR="0069652A" w:rsidRPr="006D73CF" w:rsidRDefault="0069652A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52A" w:rsidRDefault="0069652A" w:rsidP="0076042D">
      <w:pPr>
        <w:pStyle w:val="a2"/>
      </w:pPr>
      <w:r>
        <w:separator/>
      </w:r>
    </w:p>
  </w:footnote>
  <w:footnote w:type="continuationSeparator" w:id="0">
    <w:p w:rsidR="0069652A" w:rsidRDefault="0069652A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асток отгрузки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8.04.2020"/>
    <w:docVar w:name="footer_num" w:val="Карта СОУТ № 60-58/20"/>
    <w:docVar w:name="gig_kut" w:val="2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0-58/20 "/>
    <w:docVar w:name="oborud" w:val=" Кран козловой Q=20 т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FB28DDE12104435D95D173B19915A808"/>
    <w:docVar w:name="rm_id" w:val="320"/>
    <w:docVar w:name="rm_name" w:val="                                          "/>
    <w:docVar w:name="rm_number" w:val=" 60-58/20 "/>
    <w:docVar w:name="s_050" w:val="1. 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;_x0009_   _ 2. Рекомендуемые режимы труда и отдыха: в соответствии с графиком работы организации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17FE"/>
    <w:rsid w:val="000024F1"/>
    <w:rsid w:val="00003752"/>
    <w:rsid w:val="000071FD"/>
    <w:rsid w:val="00012A5C"/>
    <w:rsid w:val="00013C53"/>
    <w:rsid w:val="0001491B"/>
    <w:rsid w:val="00016B1F"/>
    <w:rsid w:val="0001756E"/>
    <w:rsid w:val="00017AE9"/>
    <w:rsid w:val="0002050C"/>
    <w:rsid w:val="00020CB6"/>
    <w:rsid w:val="00025683"/>
    <w:rsid w:val="00026E99"/>
    <w:rsid w:val="00035FB8"/>
    <w:rsid w:val="00036289"/>
    <w:rsid w:val="000372DA"/>
    <w:rsid w:val="000403B1"/>
    <w:rsid w:val="00042393"/>
    <w:rsid w:val="00046815"/>
    <w:rsid w:val="0005027E"/>
    <w:rsid w:val="00050645"/>
    <w:rsid w:val="0005566C"/>
    <w:rsid w:val="000568FB"/>
    <w:rsid w:val="00057765"/>
    <w:rsid w:val="00057C01"/>
    <w:rsid w:val="00057E34"/>
    <w:rsid w:val="00060DE0"/>
    <w:rsid w:val="00064D44"/>
    <w:rsid w:val="00065B6E"/>
    <w:rsid w:val="00071CD7"/>
    <w:rsid w:val="00071D89"/>
    <w:rsid w:val="00073974"/>
    <w:rsid w:val="00085730"/>
    <w:rsid w:val="000860ED"/>
    <w:rsid w:val="000862A9"/>
    <w:rsid w:val="00087BCC"/>
    <w:rsid w:val="0009007D"/>
    <w:rsid w:val="000905BE"/>
    <w:rsid w:val="000911B2"/>
    <w:rsid w:val="000916A0"/>
    <w:rsid w:val="00093C6F"/>
    <w:rsid w:val="00097929"/>
    <w:rsid w:val="00097E6F"/>
    <w:rsid w:val="000A1EF2"/>
    <w:rsid w:val="000A6372"/>
    <w:rsid w:val="000A68EB"/>
    <w:rsid w:val="000A7D0D"/>
    <w:rsid w:val="000B247D"/>
    <w:rsid w:val="000B301E"/>
    <w:rsid w:val="000C0367"/>
    <w:rsid w:val="000C2FE5"/>
    <w:rsid w:val="000C40E0"/>
    <w:rsid w:val="000C7D3B"/>
    <w:rsid w:val="000D1466"/>
    <w:rsid w:val="000D1F5B"/>
    <w:rsid w:val="000D44EB"/>
    <w:rsid w:val="000E1AAA"/>
    <w:rsid w:val="000E4CAF"/>
    <w:rsid w:val="000E5D15"/>
    <w:rsid w:val="000E70A9"/>
    <w:rsid w:val="000F0238"/>
    <w:rsid w:val="00103F40"/>
    <w:rsid w:val="00105E84"/>
    <w:rsid w:val="00106536"/>
    <w:rsid w:val="001076D9"/>
    <w:rsid w:val="00110025"/>
    <w:rsid w:val="00112F1F"/>
    <w:rsid w:val="0011370A"/>
    <w:rsid w:val="00114175"/>
    <w:rsid w:val="00115E66"/>
    <w:rsid w:val="001164AA"/>
    <w:rsid w:val="0011667E"/>
    <w:rsid w:val="001173F3"/>
    <w:rsid w:val="00120683"/>
    <w:rsid w:val="00123298"/>
    <w:rsid w:val="00123E48"/>
    <w:rsid w:val="00127C74"/>
    <w:rsid w:val="00127E90"/>
    <w:rsid w:val="00131B98"/>
    <w:rsid w:val="0013663D"/>
    <w:rsid w:val="0014039F"/>
    <w:rsid w:val="001429B1"/>
    <w:rsid w:val="001439D7"/>
    <w:rsid w:val="00144E42"/>
    <w:rsid w:val="00145419"/>
    <w:rsid w:val="001456F8"/>
    <w:rsid w:val="00151E8B"/>
    <w:rsid w:val="00151F5F"/>
    <w:rsid w:val="001562C9"/>
    <w:rsid w:val="0015635F"/>
    <w:rsid w:val="001607C8"/>
    <w:rsid w:val="00163CAB"/>
    <w:rsid w:val="00165B23"/>
    <w:rsid w:val="00166030"/>
    <w:rsid w:val="00171655"/>
    <w:rsid w:val="00172681"/>
    <w:rsid w:val="001744A3"/>
    <w:rsid w:val="0017680D"/>
    <w:rsid w:val="00184E43"/>
    <w:rsid w:val="001857AF"/>
    <w:rsid w:val="0019100C"/>
    <w:rsid w:val="00193B43"/>
    <w:rsid w:val="00194EE1"/>
    <w:rsid w:val="001953F7"/>
    <w:rsid w:val="00195E6F"/>
    <w:rsid w:val="001A3CE7"/>
    <w:rsid w:val="001A3FB1"/>
    <w:rsid w:val="001C6701"/>
    <w:rsid w:val="001C6A6D"/>
    <w:rsid w:val="001D2A23"/>
    <w:rsid w:val="001D3676"/>
    <w:rsid w:val="001D4CF6"/>
    <w:rsid w:val="001D738D"/>
    <w:rsid w:val="001E06AF"/>
    <w:rsid w:val="001E0F73"/>
    <w:rsid w:val="001E42F8"/>
    <w:rsid w:val="001E583D"/>
    <w:rsid w:val="001E61A5"/>
    <w:rsid w:val="001E67AF"/>
    <w:rsid w:val="001E78C1"/>
    <w:rsid w:val="001F106A"/>
    <w:rsid w:val="001F1AEE"/>
    <w:rsid w:val="001F4C83"/>
    <w:rsid w:val="001F4D8D"/>
    <w:rsid w:val="00202EC1"/>
    <w:rsid w:val="00204BF4"/>
    <w:rsid w:val="00204CB6"/>
    <w:rsid w:val="002101B9"/>
    <w:rsid w:val="00213CEE"/>
    <w:rsid w:val="002157DE"/>
    <w:rsid w:val="00221DD4"/>
    <w:rsid w:val="00225075"/>
    <w:rsid w:val="00225275"/>
    <w:rsid w:val="002266E3"/>
    <w:rsid w:val="002270A0"/>
    <w:rsid w:val="002272A1"/>
    <w:rsid w:val="00230A7C"/>
    <w:rsid w:val="00232C8F"/>
    <w:rsid w:val="00234317"/>
    <w:rsid w:val="0023471E"/>
    <w:rsid w:val="00234932"/>
    <w:rsid w:val="002428B9"/>
    <w:rsid w:val="002428FD"/>
    <w:rsid w:val="00244615"/>
    <w:rsid w:val="00247CD7"/>
    <w:rsid w:val="002526B6"/>
    <w:rsid w:val="00255CC7"/>
    <w:rsid w:val="002650B5"/>
    <w:rsid w:val="002653C8"/>
    <w:rsid w:val="002736A0"/>
    <w:rsid w:val="00275DC6"/>
    <w:rsid w:val="00285638"/>
    <w:rsid w:val="00291670"/>
    <w:rsid w:val="00294C3C"/>
    <w:rsid w:val="002A0605"/>
    <w:rsid w:val="002A3E86"/>
    <w:rsid w:val="002A63E3"/>
    <w:rsid w:val="002B2C05"/>
    <w:rsid w:val="002B305B"/>
    <w:rsid w:val="002B33A3"/>
    <w:rsid w:val="002B6AC3"/>
    <w:rsid w:val="002C77EF"/>
    <w:rsid w:val="002D2DD5"/>
    <w:rsid w:val="002D744A"/>
    <w:rsid w:val="002E55C6"/>
    <w:rsid w:val="002F743F"/>
    <w:rsid w:val="0030368D"/>
    <w:rsid w:val="003044BD"/>
    <w:rsid w:val="00305B2F"/>
    <w:rsid w:val="003112FC"/>
    <w:rsid w:val="00314E2B"/>
    <w:rsid w:val="00315C74"/>
    <w:rsid w:val="00316A4E"/>
    <w:rsid w:val="00322C55"/>
    <w:rsid w:val="00323537"/>
    <w:rsid w:val="00323DC9"/>
    <w:rsid w:val="0032783A"/>
    <w:rsid w:val="0033180B"/>
    <w:rsid w:val="00333753"/>
    <w:rsid w:val="00336CBD"/>
    <w:rsid w:val="00345F21"/>
    <w:rsid w:val="00346019"/>
    <w:rsid w:val="003577C7"/>
    <w:rsid w:val="0036015C"/>
    <w:rsid w:val="003656EF"/>
    <w:rsid w:val="00366425"/>
    <w:rsid w:val="00367816"/>
    <w:rsid w:val="0037267E"/>
    <w:rsid w:val="00373CD2"/>
    <w:rsid w:val="00374EF5"/>
    <w:rsid w:val="003761CD"/>
    <w:rsid w:val="00382549"/>
    <w:rsid w:val="003876C3"/>
    <w:rsid w:val="0039028B"/>
    <w:rsid w:val="00396A3E"/>
    <w:rsid w:val="003A0022"/>
    <w:rsid w:val="003A1024"/>
    <w:rsid w:val="003A615B"/>
    <w:rsid w:val="003A6723"/>
    <w:rsid w:val="003A7B95"/>
    <w:rsid w:val="003B0402"/>
    <w:rsid w:val="003B1353"/>
    <w:rsid w:val="003B2429"/>
    <w:rsid w:val="003B39EE"/>
    <w:rsid w:val="003B3ADF"/>
    <w:rsid w:val="003C0E5A"/>
    <w:rsid w:val="003C24DB"/>
    <w:rsid w:val="003C4494"/>
    <w:rsid w:val="003C5C39"/>
    <w:rsid w:val="003C5DF7"/>
    <w:rsid w:val="003D0620"/>
    <w:rsid w:val="003D172B"/>
    <w:rsid w:val="003E1C83"/>
    <w:rsid w:val="003E36C2"/>
    <w:rsid w:val="003F234B"/>
    <w:rsid w:val="003F31D1"/>
    <w:rsid w:val="003F3852"/>
    <w:rsid w:val="003F5BC0"/>
    <w:rsid w:val="0040104A"/>
    <w:rsid w:val="00402CAC"/>
    <w:rsid w:val="00405C54"/>
    <w:rsid w:val="00411B17"/>
    <w:rsid w:val="00421C7A"/>
    <w:rsid w:val="0042306D"/>
    <w:rsid w:val="00427661"/>
    <w:rsid w:val="00427CBC"/>
    <w:rsid w:val="004314BF"/>
    <w:rsid w:val="00433FBB"/>
    <w:rsid w:val="00435C46"/>
    <w:rsid w:val="00437F39"/>
    <w:rsid w:val="0044233C"/>
    <w:rsid w:val="00444410"/>
    <w:rsid w:val="00450C4F"/>
    <w:rsid w:val="004517F4"/>
    <w:rsid w:val="004519AA"/>
    <w:rsid w:val="0045327D"/>
    <w:rsid w:val="0045448E"/>
    <w:rsid w:val="00456119"/>
    <w:rsid w:val="004574E0"/>
    <w:rsid w:val="00460054"/>
    <w:rsid w:val="004626E4"/>
    <w:rsid w:val="004704E0"/>
    <w:rsid w:val="00474FAF"/>
    <w:rsid w:val="00475CF3"/>
    <w:rsid w:val="00476600"/>
    <w:rsid w:val="00480F78"/>
    <w:rsid w:val="00481C22"/>
    <w:rsid w:val="00490A9D"/>
    <w:rsid w:val="00492116"/>
    <w:rsid w:val="004A47AD"/>
    <w:rsid w:val="004A64BB"/>
    <w:rsid w:val="004B0A71"/>
    <w:rsid w:val="004B0C32"/>
    <w:rsid w:val="004B120F"/>
    <w:rsid w:val="004C1A6A"/>
    <w:rsid w:val="004C4DB2"/>
    <w:rsid w:val="004C7CE1"/>
    <w:rsid w:val="004D235E"/>
    <w:rsid w:val="004D395C"/>
    <w:rsid w:val="004D3B73"/>
    <w:rsid w:val="004D703B"/>
    <w:rsid w:val="004E1718"/>
    <w:rsid w:val="004E2BF2"/>
    <w:rsid w:val="004E4C7B"/>
    <w:rsid w:val="004E51DC"/>
    <w:rsid w:val="004E5FB2"/>
    <w:rsid w:val="004E63C7"/>
    <w:rsid w:val="004F2BD1"/>
    <w:rsid w:val="005010B9"/>
    <w:rsid w:val="00501DDE"/>
    <w:rsid w:val="00503B0E"/>
    <w:rsid w:val="00510595"/>
    <w:rsid w:val="0051265C"/>
    <w:rsid w:val="00512BCC"/>
    <w:rsid w:val="005157B4"/>
    <w:rsid w:val="00520112"/>
    <w:rsid w:val="00520461"/>
    <w:rsid w:val="005233F1"/>
    <w:rsid w:val="00527F1F"/>
    <w:rsid w:val="00530658"/>
    <w:rsid w:val="00537090"/>
    <w:rsid w:val="00540FE1"/>
    <w:rsid w:val="00545015"/>
    <w:rsid w:val="00545729"/>
    <w:rsid w:val="005534F1"/>
    <w:rsid w:val="00554643"/>
    <w:rsid w:val="00555386"/>
    <w:rsid w:val="00557CFA"/>
    <w:rsid w:val="0056169E"/>
    <w:rsid w:val="005617A2"/>
    <w:rsid w:val="00563E94"/>
    <w:rsid w:val="00564B0B"/>
    <w:rsid w:val="00572345"/>
    <w:rsid w:val="00576095"/>
    <w:rsid w:val="00580380"/>
    <w:rsid w:val="00580D73"/>
    <w:rsid w:val="0058162E"/>
    <w:rsid w:val="00582844"/>
    <w:rsid w:val="00583D19"/>
    <w:rsid w:val="00584B13"/>
    <w:rsid w:val="00585D04"/>
    <w:rsid w:val="005902CB"/>
    <w:rsid w:val="00591134"/>
    <w:rsid w:val="005944E6"/>
    <w:rsid w:val="005A0436"/>
    <w:rsid w:val="005A152C"/>
    <w:rsid w:val="005A3A36"/>
    <w:rsid w:val="005A4FAE"/>
    <w:rsid w:val="005A7515"/>
    <w:rsid w:val="005A7B58"/>
    <w:rsid w:val="005B3362"/>
    <w:rsid w:val="005B466C"/>
    <w:rsid w:val="005B7FE8"/>
    <w:rsid w:val="005C0A9A"/>
    <w:rsid w:val="005C6D87"/>
    <w:rsid w:val="005C7B3C"/>
    <w:rsid w:val="005D1DBE"/>
    <w:rsid w:val="005D5CFD"/>
    <w:rsid w:val="005D5DE8"/>
    <w:rsid w:val="005E0F42"/>
    <w:rsid w:val="005E119A"/>
    <w:rsid w:val="005F3691"/>
    <w:rsid w:val="005F3953"/>
    <w:rsid w:val="005F695F"/>
    <w:rsid w:val="005F6B08"/>
    <w:rsid w:val="00600D66"/>
    <w:rsid w:val="00603748"/>
    <w:rsid w:val="00612668"/>
    <w:rsid w:val="00613C51"/>
    <w:rsid w:val="006144E0"/>
    <w:rsid w:val="006176DC"/>
    <w:rsid w:val="006345CF"/>
    <w:rsid w:val="00643CAA"/>
    <w:rsid w:val="0064438E"/>
    <w:rsid w:val="00646394"/>
    <w:rsid w:val="006549BA"/>
    <w:rsid w:val="00655433"/>
    <w:rsid w:val="00660EBA"/>
    <w:rsid w:val="00661542"/>
    <w:rsid w:val="00662F0D"/>
    <w:rsid w:val="0066333C"/>
    <w:rsid w:val="006678E1"/>
    <w:rsid w:val="00671355"/>
    <w:rsid w:val="00680CF8"/>
    <w:rsid w:val="00681068"/>
    <w:rsid w:val="00684645"/>
    <w:rsid w:val="00692780"/>
    <w:rsid w:val="006935DB"/>
    <w:rsid w:val="00695F12"/>
    <w:rsid w:val="0069652A"/>
    <w:rsid w:val="0069682B"/>
    <w:rsid w:val="006B7894"/>
    <w:rsid w:val="006C28B3"/>
    <w:rsid w:val="006C3665"/>
    <w:rsid w:val="006C3971"/>
    <w:rsid w:val="006D214B"/>
    <w:rsid w:val="006D27CE"/>
    <w:rsid w:val="006D351D"/>
    <w:rsid w:val="006D5FB6"/>
    <w:rsid w:val="006D73CF"/>
    <w:rsid w:val="006F4234"/>
    <w:rsid w:val="007019D0"/>
    <w:rsid w:val="007043E3"/>
    <w:rsid w:val="007049EB"/>
    <w:rsid w:val="00705CDC"/>
    <w:rsid w:val="00705E0C"/>
    <w:rsid w:val="00706872"/>
    <w:rsid w:val="00710271"/>
    <w:rsid w:val="00710E96"/>
    <w:rsid w:val="00711CF5"/>
    <w:rsid w:val="00713892"/>
    <w:rsid w:val="00717C9F"/>
    <w:rsid w:val="0072626C"/>
    <w:rsid w:val="007273BC"/>
    <w:rsid w:val="00727D4B"/>
    <w:rsid w:val="00727DA7"/>
    <w:rsid w:val="0073144F"/>
    <w:rsid w:val="007330E1"/>
    <w:rsid w:val="00734E13"/>
    <w:rsid w:val="00734F25"/>
    <w:rsid w:val="00736055"/>
    <w:rsid w:val="00736794"/>
    <w:rsid w:val="0073777A"/>
    <w:rsid w:val="00743BC2"/>
    <w:rsid w:val="00745D40"/>
    <w:rsid w:val="007462E1"/>
    <w:rsid w:val="0075120A"/>
    <w:rsid w:val="007524F5"/>
    <w:rsid w:val="007538EB"/>
    <w:rsid w:val="007544C8"/>
    <w:rsid w:val="007548C4"/>
    <w:rsid w:val="0076042D"/>
    <w:rsid w:val="007614ED"/>
    <w:rsid w:val="00763655"/>
    <w:rsid w:val="007657D5"/>
    <w:rsid w:val="007731C0"/>
    <w:rsid w:val="00776AA2"/>
    <w:rsid w:val="00777EF7"/>
    <w:rsid w:val="0078044C"/>
    <w:rsid w:val="0078048A"/>
    <w:rsid w:val="00780C56"/>
    <w:rsid w:val="0078276C"/>
    <w:rsid w:val="00783A0B"/>
    <w:rsid w:val="0078427C"/>
    <w:rsid w:val="00787271"/>
    <w:rsid w:val="007A4C5E"/>
    <w:rsid w:val="007A6E96"/>
    <w:rsid w:val="007B0C5B"/>
    <w:rsid w:val="007B7403"/>
    <w:rsid w:val="007C3D6E"/>
    <w:rsid w:val="007C58EB"/>
    <w:rsid w:val="007D1852"/>
    <w:rsid w:val="007D1EA9"/>
    <w:rsid w:val="007D2A64"/>
    <w:rsid w:val="007D2CEA"/>
    <w:rsid w:val="007D7AB5"/>
    <w:rsid w:val="007E0E4B"/>
    <w:rsid w:val="007E5DCB"/>
    <w:rsid w:val="007F1AE3"/>
    <w:rsid w:val="007F2D98"/>
    <w:rsid w:val="007F5248"/>
    <w:rsid w:val="007F7421"/>
    <w:rsid w:val="00801C88"/>
    <w:rsid w:val="00802EAA"/>
    <w:rsid w:val="00805A40"/>
    <w:rsid w:val="0080623A"/>
    <w:rsid w:val="0080723D"/>
    <w:rsid w:val="00807F01"/>
    <w:rsid w:val="00815CA9"/>
    <w:rsid w:val="008212D9"/>
    <w:rsid w:val="008214FC"/>
    <w:rsid w:val="00823D60"/>
    <w:rsid w:val="00823F37"/>
    <w:rsid w:val="0082485C"/>
    <w:rsid w:val="008256DD"/>
    <w:rsid w:val="00830333"/>
    <w:rsid w:val="00830447"/>
    <w:rsid w:val="00831F60"/>
    <w:rsid w:val="0083346A"/>
    <w:rsid w:val="00835248"/>
    <w:rsid w:val="00835561"/>
    <w:rsid w:val="0084523A"/>
    <w:rsid w:val="0084620D"/>
    <w:rsid w:val="00847908"/>
    <w:rsid w:val="00853DC7"/>
    <w:rsid w:val="008613D2"/>
    <w:rsid w:val="0086427C"/>
    <w:rsid w:val="0086730F"/>
    <w:rsid w:val="008721D0"/>
    <w:rsid w:val="00875111"/>
    <w:rsid w:val="00883461"/>
    <w:rsid w:val="0088368E"/>
    <w:rsid w:val="00896F11"/>
    <w:rsid w:val="00897EE5"/>
    <w:rsid w:val="008A14FD"/>
    <w:rsid w:val="008A318E"/>
    <w:rsid w:val="008A6241"/>
    <w:rsid w:val="008B289F"/>
    <w:rsid w:val="008B375F"/>
    <w:rsid w:val="008B37E6"/>
    <w:rsid w:val="008B41E3"/>
    <w:rsid w:val="008B70C0"/>
    <w:rsid w:val="008C1E7E"/>
    <w:rsid w:val="008C672B"/>
    <w:rsid w:val="008C686D"/>
    <w:rsid w:val="008D1D63"/>
    <w:rsid w:val="008E0662"/>
    <w:rsid w:val="008E4688"/>
    <w:rsid w:val="008E68DE"/>
    <w:rsid w:val="008E70C1"/>
    <w:rsid w:val="008F35E3"/>
    <w:rsid w:val="008F3A4A"/>
    <w:rsid w:val="008F4D70"/>
    <w:rsid w:val="008F5DB7"/>
    <w:rsid w:val="00900979"/>
    <w:rsid w:val="00903BE1"/>
    <w:rsid w:val="009057ED"/>
    <w:rsid w:val="0090588D"/>
    <w:rsid w:val="00907269"/>
    <w:rsid w:val="009078DC"/>
    <w:rsid w:val="009079E0"/>
    <w:rsid w:val="00913EC2"/>
    <w:rsid w:val="0092277B"/>
    <w:rsid w:val="00922837"/>
    <w:rsid w:val="00924CC1"/>
    <w:rsid w:val="009257C0"/>
    <w:rsid w:val="0092685E"/>
    <w:rsid w:val="0092778A"/>
    <w:rsid w:val="00931455"/>
    <w:rsid w:val="009324E9"/>
    <w:rsid w:val="00943491"/>
    <w:rsid w:val="0094519F"/>
    <w:rsid w:val="009452B8"/>
    <w:rsid w:val="00945F53"/>
    <w:rsid w:val="00947A3B"/>
    <w:rsid w:val="0095108A"/>
    <w:rsid w:val="0095379A"/>
    <w:rsid w:val="009611A4"/>
    <w:rsid w:val="00963195"/>
    <w:rsid w:val="00967790"/>
    <w:rsid w:val="009700F1"/>
    <w:rsid w:val="00970E9F"/>
    <w:rsid w:val="009759CB"/>
    <w:rsid w:val="00976842"/>
    <w:rsid w:val="00977CDB"/>
    <w:rsid w:val="00982FF1"/>
    <w:rsid w:val="0098630F"/>
    <w:rsid w:val="009909D8"/>
    <w:rsid w:val="00993E55"/>
    <w:rsid w:val="00995BE4"/>
    <w:rsid w:val="009A0053"/>
    <w:rsid w:val="009A1816"/>
    <w:rsid w:val="009A1D9F"/>
    <w:rsid w:val="009A47BD"/>
    <w:rsid w:val="009A4DFC"/>
    <w:rsid w:val="009A5BF7"/>
    <w:rsid w:val="009A63DC"/>
    <w:rsid w:val="009A6417"/>
    <w:rsid w:val="009A672D"/>
    <w:rsid w:val="009B4D26"/>
    <w:rsid w:val="009B70A7"/>
    <w:rsid w:val="009C0AD4"/>
    <w:rsid w:val="009C0E1D"/>
    <w:rsid w:val="009C1C17"/>
    <w:rsid w:val="009D0EEA"/>
    <w:rsid w:val="009D2FA7"/>
    <w:rsid w:val="009D44FD"/>
    <w:rsid w:val="009D5EE2"/>
    <w:rsid w:val="009E7CCE"/>
    <w:rsid w:val="009F2BA7"/>
    <w:rsid w:val="009F3862"/>
    <w:rsid w:val="009F6F82"/>
    <w:rsid w:val="009F78A5"/>
    <w:rsid w:val="00A005A3"/>
    <w:rsid w:val="00A02EB1"/>
    <w:rsid w:val="00A100AB"/>
    <w:rsid w:val="00A1086B"/>
    <w:rsid w:val="00A12349"/>
    <w:rsid w:val="00A123A2"/>
    <w:rsid w:val="00A136C6"/>
    <w:rsid w:val="00A13881"/>
    <w:rsid w:val="00A15877"/>
    <w:rsid w:val="00A15B43"/>
    <w:rsid w:val="00A20664"/>
    <w:rsid w:val="00A37C85"/>
    <w:rsid w:val="00A408CF"/>
    <w:rsid w:val="00A435EA"/>
    <w:rsid w:val="00A43ADA"/>
    <w:rsid w:val="00A4472D"/>
    <w:rsid w:val="00A463D3"/>
    <w:rsid w:val="00A53CE4"/>
    <w:rsid w:val="00A56B56"/>
    <w:rsid w:val="00A63AD5"/>
    <w:rsid w:val="00A65AC4"/>
    <w:rsid w:val="00A671D8"/>
    <w:rsid w:val="00A67FFA"/>
    <w:rsid w:val="00A70539"/>
    <w:rsid w:val="00A714B3"/>
    <w:rsid w:val="00A727E9"/>
    <w:rsid w:val="00A7346C"/>
    <w:rsid w:val="00A759E5"/>
    <w:rsid w:val="00A77E21"/>
    <w:rsid w:val="00A80466"/>
    <w:rsid w:val="00A81269"/>
    <w:rsid w:val="00A838DD"/>
    <w:rsid w:val="00A85559"/>
    <w:rsid w:val="00A87B75"/>
    <w:rsid w:val="00A91908"/>
    <w:rsid w:val="00A942C4"/>
    <w:rsid w:val="00AA27AF"/>
    <w:rsid w:val="00AA40A5"/>
    <w:rsid w:val="00AA4551"/>
    <w:rsid w:val="00AA46ED"/>
    <w:rsid w:val="00AA4DCC"/>
    <w:rsid w:val="00AB2650"/>
    <w:rsid w:val="00AB4ACA"/>
    <w:rsid w:val="00AB7195"/>
    <w:rsid w:val="00AC3101"/>
    <w:rsid w:val="00AC3260"/>
    <w:rsid w:val="00AC7215"/>
    <w:rsid w:val="00AD14A4"/>
    <w:rsid w:val="00AD7C32"/>
    <w:rsid w:val="00AE2D19"/>
    <w:rsid w:val="00AE31A3"/>
    <w:rsid w:val="00AE517C"/>
    <w:rsid w:val="00AE7E30"/>
    <w:rsid w:val="00AF1836"/>
    <w:rsid w:val="00AF442A"/>
    <w:rsid w:val="00AF5AB2"/>
    <w:rsid w:val="00AF796F"/>
    <w:rsid w:val="00B00D8D"/>
    <w:rsid w:val="00B030F0"/>
    <w:rsid w:val="00B04F25"/>
    <w:rsid w:val="00B067CB"/>
    <w:rsid w:val="00B06D8A"/>
    <w:rsid w:val="00B132F4"/>
    <w:rsid w:val="00B13549"/>
    <w:rsid w:val="00B140ED"/>
    <w:rsid w:val="00B202ED"/>
    <w:rsid w:val="00B2123F"/>
    <w:rsid w:val="00B24986"/>
    <w:rsid w:val="00B37E2C"/>
    <w:rsid w:val="00B42C03"/>
    <w:rsid w:val="00B46BBA"/>
    <w:rsid w:val="00B50D82"/>
    <w:rsid w:val="00B5302F"/>
    <w:rsid w:val="00B54333"/>
    <w:rsid w:val="00B64014"/>
    <w:rsid w:val="00B640D3"/>
    <w:rsid w:val="00B73E21"/>
    <w:rsid w:val="00B7660E"/>
    <w:rsid w:val="00B82BF2"/>
    <w:rsid w:val="00B93E07"/>
    <w:rsid w:val="00B96061"/>
    <w:rsid w:val="00B96CAD"/>
    <w:rsid w:val="00BA020A"/>
    <w:rsid w:val="00BA5029"/>
    <w:rsid w:val="00BA6853"/>
    <w:rsid w:val="00BA7E95"/>
    <w:rsid w:val="00BB0C99"/>
    <w:rsid w:val="00BB13FF"/>
    <w:rsid w:val="00BB3FDB"/>
    <w:rsid w:val="00BB50FE"/>
    <w:rsid w:val="00BB7663"/>
    <w:rsid w:val="00BB7D6F"/>
    <w:rsid w:val="00BC2F3C"/>
    <w:rsid w:val="00BD2936"/>
    <w:rsid w:val="00BD3827"/>
    <w:rsid w:val="00BD3BAC"/>
    <w:rsid w:val="00BE71A9"/>
    <w:rsid w:val="00BF1880"/>
    <w:rsid w:val="00C022CC"/>
    <w:rsid w:val="00C02721"/>
    <w:rsid w:val="00C02C26"/>
    <w:rsid w:val="00C02CF4"/>
    <w:rsid w:val="00C03F4A"/>
    <w:rsid w:val="00C04986"/>
    <w:rsid w:val="00C0740F"/>
    <w:rsid w:val="00C07D3D"/>
    <w:rsid w:val="00C21CC5"/>
    <w:rsid w:val="00C35B6A"/>
    <w:rsid w:val="00C379FD"/>
    <w:rsid w:val="00C41459"/>
    <w:rsid w:val="00C446EA"/>
    <w:rsid w:val="00C45795"/>
    <w:rsid w:val="00C45F1C"/>
    <w:rsid w:val="00C46835"/>
    <w:rsid w:val="00C502AF"/>
    <w:rsid w:val="00C50D5F"/>
    <w:rsid w:val="00C550E8"/>
    <w:rsid w:val="00C604FF"/>
    <w:rsid w:val="00C6750E"/>
    <w:rsid w:val="00C76D5E"/>
    <w:rsid w:val="00C82867"/>
    <w:rsid w:val="00C850E5"/>
    <w:rsid w:val="00C86A1D"/>
    <w:rsid w:val="00C94201"/>
    <w:rsid w:val="00C96C8E"/>
    <w:rsid w:val="00CA0294"/>
    <w:rsid w:val="00CA2EE1"/>
    <w:rsid w:val="00CA5901"/>
    <w:rsid w:val="00CA6048"/>
    <w:rsid w:val="00CB2515"/>
    <w:rsid w:val="00CC3383"/>
    <w:rsid w:val="00CC6B9F"/>
    <w:rsid w:val="00CD48A4"/>
    <w:rsid w:val="00CD6811"/>
    <w:rsid w:val="00CD7FA3"/>
    <w:rsid w:val="00CE056B"/>
    <w:rsid w:val="00CE3307"/>
    <w:rsid w:val="00CE46BB"/>
    <w:rsid w:val="00CF0C11"/>
    <w:rsid w:val="00CF1EF5"/>
    <w:rsid w:val="00CF61BE"/>
    <w:rsid w:val="00D05C30"/>
    <w:rsid w:val="00D065F5"/>
    <w:rsid w:val="00D12311"/>
    <w:rsid w:val="00D20A90"/>
    <w:rsid w:val="00D20BDE"/>
    <w:rsid w:val="00D26B1A"/>
    <w:rsid w:val="00D26B44"/>
    <w:rsid w:val="00D30D33"/>
    <w:rsid w:val="00D321AF"/>
    <w:rsid w:val="00D3469A"/>
    <w:rsid w:val="00D34801"/>
    <w:rsid w:val="00D43544"/>
    <w:rsid w:val="00D522FB"/>
    <w:rsid w:val="00D57D9A"/>
    <w:rsid w:val="00D67D04"/>
    <w:rsid w:val="00D72A12"/>
    <w:rsid w:val="00D76B14"/>
    <w:rsid w:val="00D76DF8"/>
    <w:rsid w:val="00D77E4D"/>
    <w:rsid w:val="00D81515"/>
    <w:rsid w:val="00D83863"/>
    <w:rsid w:val="00D8676A"/>
    <w:rsid w:val="00D87346"/>
    <w:rsid w:val="00D902DB"/>
    <w:rsid w:val="00D90687"/>
    <w:rsid w:val="00D90C2F"/>
    <w:rsid w:val="00D911F8"/>
    <w:rsid w:val="00D91692"/>
    <w:rsid w:val="00D9601F"/>
    <w:rsid w:val="00D96EC5"/>
    <w:rsid w:val="00D97FAC"/>
    <w:rsid w:val="00DA0874"/>
    <w:rsid w:val="00DA15F1"/>
    <w:rsid w:val="00DA598E"/>
    <w:rsid w:val="00DB1272"/>
    <w:rsid w:val="00DB2383"/>
    <w:rsid w:val="00DB3170"/>
    <w:rsid w:val="00DB5302"/>
    <w:rsid w:val="00DB642A"/>
    <w:rsid w:val="00DC5FB3"/>
    <w:rsid w:val="00DD5F85"/>
    <w:rsid w:val="00DD6021"/>
    <w:rsid w:val="00DD6B1F"/>
    <w:rsid w:val="00DD7025"/>
    <w:rsid w:val="00DE0E61"/>
    <w:rsid w:val="00DE3BBD"/>
    <w:rsid w:val="00DF3A06"/>
    <w:rsid w:val="00DF60A9"/>
    <w:rsid w:val="00E015E6"/>
    <w:rsid w:val="00E124F4"/>
    <w:rsid w:val="00E22A8D"/>
    <w:rsid w:val="00E25163"/>
    <w:rsid w:val="00E36337"/>
    <w:rsid w:val="00E40263"/>
    <w:rsid w:val="00E43C9E"/>
    <w:rsid w:val="00E43EDA"/>
    <w:rsid w:val="00E67EAC"/>
    <w:rsid w:val="00E71D94"/>
    <w:rsid w:val="00E73FBA"/>
    <w:rsid w:val="00E75FBD"/>
    <w:rsid w:val="00E7734C"/>
    <w:rsid w:val="00E77C6D"/>
    <w:rsid w:val="00E8475E"/>
    <w:rsid w:val="00E852FC"/>
    <w:rsid w:val="00E95467"/>
    <w:rsid w:val="00EA22BA"/>
    <w:rsid w:val="00EA2DCF"/>
    <w:rsid w:val="00EA3706"/>
    <w:rsid w:val="00EA5416"/>
    <w:rsid w:val="00EA6932"/>
    <w:rsid w:val="00EB4538"/>
    <w:rsid w:val="00EB5A73"/>
    <w:rsid w:val="00EB67C0"/>
    <w:rsid w:val="00EB72AD"/>
    <w:rsid w:val="00EC37A1"/>
    <w:rsid w:val="00EC4F6D"/>
    <w:rsid w:val="00EE62B7"/>
    <w:rsid w:val="00EE6500"/>
    <w:rsid w:val="00EE69E2"/>
    <w:rsid w:val="00EE7046"/>
    <w:rsid w:val="00EF07A3"/>
    <w:rsid w:val="00EF0C3F"/>
    <w:rsid w:val="00EF3DC4"/>
    <w:rsid w:val="00EF3E67"/>
    <w:rsid w:val="00EF5D3D"/>
    <w:rsid w:val="00EF5FE6"/>
    <w:rsid w:val="00F0089C"/>
    <w:rsid w:val="00F1089F"/>
    <w:rsid w:val="00F127CF"/>
    <w:rsid w:val="00F13250"/>
    <w:rsid w:val="00F27129"/>
    <w:rsid w:val="00F31AF6"/>
    <w:rsid w:val="00F33B26"/>
    <w:rsid w:val="00F35315"/>
    <w:rsid w:val="00F426AC"/>
    <w:rsid w:val="00F448D9"/>
    <w:rsid w:val="00F5474C"/>
    <w:rsid w:val="00F6196B"/>
    <w:rsid w:val="00F74F1C"/>
    <w:rsid w:val="00F76072"/>
    <w:rsid w:val="00F77289"/>
    <w:rsid w:val="00F77D79"/>
    <w:rsid w:val="00F8277D"/>
    <w:rsid w:val="00F86674"/>
    <w:rsid w:val="00F870A3"/>
    <w:rsid w:val="00F929E2"/>
    <w:rsid w:val="00F933B8"/>
    <w:rsid w:val="00F94D8E"/>
    <w:rsid w:val="00F95C06"/>
    <w:rsid w:val="00F97F7C"/>
    <w:rsid w:val="00FA246B"/>
    <w:rsid w:val="00FA3405"/>
    <w:rsid w:val="00FA59A3"/>
    <w:rsid w:val="00FA6AD8"/>
    <w:rsid w:val="00FB001B"/>
    <w:rsid w:val="00FB24BF"/>
    <w:rsid w:val="00FC2138"/>
    <w:rsid w:val="00FD0BA7"/>
    <w:rsid w:val="00FD2BA8"/>
    <w:rsid w:val="00FE21DE"/>
    <w:rsid w:val="00FE4343"/>
    <w:rsid w:val="00FE7570"/>
    <w:rsid w:val="00FF1C5A"/>
    <w:rsid w:val="00FF3929"/>
    <w:rsid w:val="00FF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737</Words>
  <Characters>4205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10</cp:revision>
  <dcterms:created xsi:type="dcterms:W3CDTF">2020-04-23T04:54:00Z</dcterms:created>
  <dcterms:modified xsi:type="dcterms:W3CDTF">2020-04-28T06:44:00Z</dcterms:modified>
</cp:coreProperties>
</file>